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AB" w:rsidRDefault="00ED6AAB" w:rsidP="005E092C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6</w:t>
      </w:r>
    </w:p>
    <w:p w:rsidR="00ED6AAB" w:rsidRDefault="00ED6AAB" w:rsidP="005E092C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ED6AAB" w:rsidRDefault="00ED6AAB" w:rsidP="005E092C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ED6AAB" w:rsidRDefault="00ED6AAB" w:rsidP="005E092C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ED6AAB" w:rsidRDefault="00ED6AAB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целевых </w:t>
      </w: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программ, предусмотренных к финансированию </w:t>
      </w:r>
    </w:p>
    <w:p w:rsidR="00ED6AAB" w:rsidRDefault="00ED6AAB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из бюджета Выселковского сельского поселения Выселковского района </w:t>
      </w:r>
    </w:p>
    <w:p w:rsidR="00ED6AAB" w:rsidRPr="00257C94" w:rsidRDefault="00ED6AAB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ED6AAB" w:rsidRPr="00590CCC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1120"/>
        <w:gridCol w:w="4920"/>
        <w:gridCol w:w="1160"/>
        <w:gridCol w:w="1100"/>
        <w:gridCol w:w="1360"/>
      </w:tblGrid>
      <w:tr w:rsidR="00ED6AAB" w:rsidRPr="009B4742" w:rsidTr="00257C94">
        <w:trPr>
          <w:trHeight w:val="1755"/>
        </w:trPr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D6AAB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D6AAB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D6AAB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ED6AAB" w:rsidRPr="009B4742" w:rsidTr="00590CCC">
        <w:trPr>
          <w:trHeight w:val="39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D6AAB" w:rsidRPr="009B4742" w:rsidTr="00590CCC">
        <w:trPr>
          <w:trHeight w:val="102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7084,6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7083,7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60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района»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D6AAB" w:rsidRPr="009B4742" w:rsidTr="00590CCC">
        <w:trPr>
          <w:trHeight w:val="82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 «Молодежь Выселковского  сельского  поселения»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701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О мерах по защите населения от кровососущих насекомых, клещей и профилактике природно-очаговых инфекций на территории Выселковского сельского поселения Выселковского района на 2013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832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Выселковского сельского поселения «Информатизация  Выселковского сельского поселения» на 2013 год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ED6AAB" w:rsidRPr="009B4742" w:rsidTr="00257C94">
        <w:trPr>
          <w:trHeight w:val="904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малого  предпринимательства в Выселковском сельском  поселении на 2013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559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«О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рекламно-информационной политике муниципального образования Выселковское  сельское  поселение в составе муниципального образования Выселковский район  в 2013-2014 годах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18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безопасности дорожного движения на территории Выселковского сельского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поселения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2013-2020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93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района»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349,3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809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Выселковское сельское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поселение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57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беспечение жильем молодых семей»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9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Выселковского сельского поселения «Старшее поколение Выселковского сельского поселения»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90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21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«Проведение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2013-2015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887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гражданской обороны в Выселковском сельском поселении Выселковского района на 2013-2014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9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134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левая программа «Поддержка возро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ждения и развития кубанского казачества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166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развитие пассажирского транспорта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1341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Комплексные меры укрепления противопожарной безопасности на территории Выселковского сельского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поселения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ED6AAB" w:rsidRPr="009B4742" w:rsidTr="00590CCC">
        <w:trPr>
          <w:trHeight w:val="111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пальная долгосрочная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Противодействие террористической и экстремистской деятельности, профилактика терроризма и экстремизма на территории Выселковского сельского поселения Выселковского района на 2011-2013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D6AAB" w:rsidRPr="009B4742" w:rsidTr="00590CCC">
        <w:trPr>
          <w:trHeight w:val="159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на территории Выселковского сельского поселения Выселковского района на 2011-2020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6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  Выселковского  района, всего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15688,5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6AAB" w:rsidRPr="009B4742" w:rsidTr="00590CCC">
        <w:trPr>
          <w:trHeight w:val="6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D6AAB" w:rsidRPr="00590CCC" w:rsidRDefault="00ED6AAB" w:rsidP="00590C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муниципальных образований, всего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15688,5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AAB" w:rsidRPr="00590CCC" w:rsidRDefault="00ED6AAB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ED6AAB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ED6AAB" w:rsidRPr="00590CCC" w:rsidRDefault="00ED6AAB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  О.А.Кирячкова-Богдан</w:t>
      </w:r>
    </w:p>
    <w:sectPr w:rsidR="00ED6AAB" w:rsidRPr="00590CCC" w:rsidSect="00257C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C758A"/>
    <w:rsid w:val="000D1AA2"/>
    <w:rsid w:val="00104A9F"/>
    <w:rsid w:val="001C02ED"/>
    <w:rsid w:val="00257C94"/>
    <w:rsid w:val="00375D9C"/>
    <w:rsid w:val="00471EC8"/>
    <w:rsid w:val="00590CCC"/>
    <w:rsid w:val="005E092C"/>
    <w:rsid w:val="006475A7"/>
    <w:rsid w:val="00720A6C"/>
    <w:rsid w:val="00826EB2"/>
    <w:rsid w:val="009B4742"/>
    <w:rsid w:val="009C7027"/>
    <w:rsid w:val="00AB75EF"/>
    <w:rsid w:val="00C63FDB"/>
    <w:rsid w:val="00D634B6"/>
    <w:rsid w:val="00ED6AAB"/>
    <w:rsid w:val="00F5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90C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11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703</Words>
  <Characters>4013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13</cp:revision>
  <cp:lastPrinted>2014-04-30T13:01:00Z</cp:lastPrinted>
  <dcterms:created xsi:type="dcterms:W3CDTF">2013-04-16T13:57:00Z</dcterms:created>
  <dcterms:modified xsi:type="dcterms:W3CDTF">2014-05-05T07:39:00Z</dcterms:modified>
</cp:coreProperties>
</file>